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27D" w:rsidRDefault="006C527D" w:rsidP="006C52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DARELL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6C527D" w:rsidRDefault="006C527D" w:rsidP="006C52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Huntington.</w:t>
      </w:r>
      <w:bookmarkStart w:id="0" w:name="_GoBack"/>
      <w:bookmarkEnd w:id="0"/>
    </w:p>
    <w:p w:rsidR="006C527D" w:rsidRDefault="006C527D" w:rsidP="006C52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527D" w:rsidRDefault="006C527D" w:rsidP="006C52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527D" w:rsidRDefault="006C527D" w:rsidP="006C52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Old </w:t>
      </w:r>
      <w:proofErr w:type="spellStart"/>
      <w:r>
        <w:rPr>
          <w:rFonts w:ascii="Times New Roman" w:hAnsi="Times New Roman" w:cs="Times New Roman"/>
          <w:sz w:val="24"/>
          <w:szCs w:val="24"/>
        </w:rPr>
        <w:t>Malton</w:t>
      </w:r>
      <w:proofErr w:type="spellEnd"/>
      <w:r>
        <w:rPr>
          <w:rFonts w:ascii="Times New Roman" w:hAnsi="Times New Roman" w:cs="Times New Roman"/>
          <w:sz w:val="24"/>
          <w:szCs w:val="24"/>
        </w:rPr>
        <w:t>, East</w:t>
      </w:r>
    </w:p>
    <w:p w:rsidR="006C527D" w:rsidRDefault="006C527D" w:rsidP="006C52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Riding of Yorkshire, into lands held by the late Sir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6C527D" w:rsidRDefault="006C527D" w:rsidP="006C52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C527D" w:rsidRDefault="006C527D" w:rsidP="006C52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3348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21-112)</w:t>
      </w:r>
    </w:p>
    <w:p w:rsidR="006C527D" w:rsidRDefault="006C527D" w:rsidP="006C52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527D" w:rsidRDefault="006C527D" w:rsidP="006C52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C527D" w:rsidRDefault="006C527D" w:rsidP="006C52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November 2015</w:t>
      </w:r>
    </w:p>
    <w:sectPr w:rsidR="00DD5B8A" w:rsidRPr="006C52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27D" w:rsidRDefault="006C527D" w:rsidP="00564E3C">
      <w:pPr>
        <w:spacing w:after="0" w:line="240" w:lineRule="auto"/>
      </w:pPr>
      <w:r>
        <w:separator/>
      </w:r>
    </w:p>
  </w:endnote>
  <w:endnote w:type="continuationSeparator" w:id="0">
    <w:p w:rsidR="006C527D" w:rsidRDefault="006C527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C527D">
      <w:rPr>
        <w:rFonts w:ascii="Times New Roman" w:hAnsi="Times New Roman" w:cs="Times New Roman"/>
        <w:noProof/>
        <w:sz w:val="24"/>
        <w:szCs w:val="24"/>
      </w:rPr>
      <w:t>26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27D" w:rsidRDefault="006C527D" w:rsidP="00564E3C">
      <w:pPr>
        <w:spacing w:after="0" w:line="240" w:lineRule="auto"/>
      </w:pPr>
      <w:r>
        <w:separator/>
      </w:r>
    </w:p>
  </w:footnote>
  <w:footnote w:type="continuationSeparator" w:id="0">
    <w:p w:rsidR="006C527D" w:rsidRDefault="006C527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27D"/>
    <w:rsid w:val="00372DC6"/>
    <w:rsid w:val="00564E3C"/>
    <w:rsid w:val="0064591D"/>
    <w:rsid w:val="006C527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EDCF9"/>
  <w15:chartTrackingRefBased/>
  <w15:docId w15:val="{8610D69D-FB8A-4EA3-942B-7A93673CE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C52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2015-11-26T20:08:00Z</dcterms:created>
  <dcterms:modified xsi:type="dcterms:W3CDTF">2015-11-26T20:09:00Z</dcterms:modified>
</cp:coreProperties>
</file>